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6D5C70A9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2E1239">
        <w:rPr>
          <w:b/>
          <w:noProof/>
          <w:sz w:val="24"/>
        </w:rPr>
        <w:t>4183</w:t>
      </w:r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F20BE" w:rsidR="001E41F3" w:rsidRPr="00410371" w:rsidRDefault="002E1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08570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</w:t>
            </w:r>
            <w:r w:rsidR="00CD33D4">
              <w:t>node release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E8ADB" w:rsidR="001E41F3" w:rsidRDefault="00B11AB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IABARC,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7852862" w:rsidR="003263E9" w:rsidRDefault="00F6343B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When IAB architecture support is introduced in Rel-16</w:t>
            </w:r>
            <w:r w:rsidR="006C2D29">
              <w:rPr>
                <w:noProof/>
              </w:rPr>
              <w:t xml:space="preserve">. </w:t>
            </w:r>
            <w:r>
              <w:rPr>
                <w:noProof/>
              </w:rPr>
              <w:t xml:space="preserve">RAN WGs has specified the handling of IAB-node release in TS 38.401 clause 8.9.10 where it indicates that IAB-MT(i.e. IAB-UE) may be deregistered from network after NG-RAN moves </w:t>
            </w:r>
            <w:r w:rsidR="00D82D1B">
              <w:rPr>
                <w:noProof/>
              </w:rPr>
              <w:t>all the connected UEs to other cells. However, it is not clear how the IAB-MT can initial the deregistration procedure.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65854EB2" w:rsidR="00892EB2" w:rsidRDefault="00A503EF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DP S2</w:t>
            </w:r>
            <w:r w:rsidR="000E7F75">
              <w:rPr>
                <w:noProof/>
              </w:rPr>
              <w:t>-230</w:t>
            </w:r>
            <w:r w:rsidR="00A01A21">
              <w:rPr>
                <w:noProof/>
              </w:rPr>
              <w:t>4179</w:t>
            </w:r>
            <w:r w:rsidR="000E7F75">
              <w:rPr>
                <w:noProof/>
              </w:rPr>
              <w:t>, it’s propose</w:t>
            </w:r>
            <w:r w:rsidR="00FB33B7">
              <w:rPr>
                <w:noProof/>
              </w:rPr>
              <w:t>d</w:t>
            </w:r>
            <w:r w:rsidR="000E7F75">
              <w:rPr>
                <w:noProof/>
              </w:rPr>
              <w:t xml:space="preserve"> </w:t>
            </w:r>
            <w:r w:rsidR="004E54C1">
              <w:rPr>
                <w:noProof/>
              </w:rPr>
              <w:t>to</w:t>
            </w:r>
            <w:r w:rsidR="000E7F75">
              <w:rPr>
                <w:noProof/>
              </w:rPr>
              <w:t xml:space="preserve"> introduce the following change</w:t>
            </w:r>
            <w:r w:rsidR="004E54C1">
              <w:rPr>
                <w:noProof/>
              </w:rPr>
              <w:t>:</w:t>
            </w:r>
          </w:p>
          <w:p w14:paraId="2760F3C0" w14:textId="42EBE7CA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that </w:t>
            </w:r>
            <w:r w:rsidR="009F388F">
              <w:rPr>
                <w:noProof/>
              </w:rPr>
              <w:t>network triggers Deregistration with re-registration required when IAB authorization chnages for a registered IAB-</w:t>
            </w:r>
            <w:r w:rsidR="00EB1736">
              <w:rPr>
                <w:noProof/>
              </w:rPr>
              <w:t>UE</w:t>
            </w:r>
            <w:r w:rsidR="009F388F">
              <w:rPr>
                <w:noProof/>
              </w:rPr>
              <w:t>.</w:t>
            </w:r>
          </w:p>
          <w:p w14:paraId="4A9AF67F" w14:textId="77777777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-Add mechanism to trigger the Deregistration from network side when IAB authorization changes to not authorized.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87F98" w:rsidR="000A24F5" w:rsidRPr="003E30AE" w:rsidRDefault="00D82D1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Deregistration triggering logic is missing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840C0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5.</w:t>
            </w:r>
            <w:r w:rsidR="00D82D1B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505E3BE" w14:textId="77777777" w:rsidR="00420043" w:rsidRPr="001B7C50" w:rsidRDefault="00420043" w:rsidP="00420043">
      <w:pPr>
        <w:pStyle w:val="Heading3"/>
      </w:pPr>
      <w:bookmarkStart w:id="1" w:name="_Toc131516998"/>
      <w:bookmarkStart w:id="2" w:name="_Toc20150177"/>
      <w:bookmarkStart w:id="3" w:name="_Toc27846983"/>
      <w:bookmarkStart w:id="4" w:name="_Toc36188114"/>
      <w:bookmarkStart w:id="5" w:name="_Toc45184021"/>
      <w:bookmarkStart w:id="6" w:name="_Toc47342863"/>
      <w:bookmarkStart w:id="7" w:name="_Toc51769565"/>
      <w:bookmarkStart w:id="8" w:name="_Toc122440728"/>
      <w:r w:rsidRPr="001B7C50">
        <w:t>5.35.2</w:t>
      </w:r>
      <w:r w:rsidRPr="001B7C50">
        <w:tab/>
        <w:t>5G System enhancements to support IAB</w:t>
      </w:r>
      <w:bookmarkEnd w:id="1"/>
    </w:p>
    <w:p w14:paraId="0DFED268" w14:textId="77777777" w:rsidR="00420043" w:rsidRPr="001B7C50" w:rsidRDefault="00420043" w:rsidP="00420043">
      <w:r w:rsidRPr="001B7C50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03DAA638" w14:textId="77777777" w:rsidR="00420043" w:rsidRPr="001B7C50" w:rsidRDefault="00420043" w:rsidP="00420043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76275BED" w14:textId="77777777" w:rsidR="00420043" w:rsidRPr="001B7C50" w:rsidRDefault="00420043" w:rsidP="00420043">
      <w:r w:rsidRPr="001B7C50">
        <w:t>The following aspects are enhanced to support the IAB operation:</w:t>
      </w:r>
    </w:p>
    <w:p w14:paraId="5EFE8C0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>[3] is enhanced to indicate IAB-node's capability to the AMF;</w:t>
      </w:r>
    </w:p>
    <w:p w14:paraId="664EEF56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authorization.</w:t>
      </w:r>
    </w:p>
    <w:p w14:paraId="7D40ADAD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>[3] is enhanced to include the authorization information for the IAB operation;</w:t>
      </w:r>
    </w:p>
    <w:p w14:paraId="3553B43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Authorization procedure during the UE Registration procedure is enhanced to perform verification of IAB subscription information;</w:t>
      </w:r>
    </w:p>
    <w:p w14:paraId="6735913F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UE Context setup/modification procedure is enhanced to provide IAB authorized indication to NG-RAN.</w:t>
      </w:r>
    </w:p>
    <w:p w14:paraId="0D1213FA" w14:textId="0A00D14E" w:rsidR="00420043" w:rsidRPr="001B7C50" w:rsidRDefault="00420043" w:rsidP="00420043">
      <w:r w:rsidRPr="001B7C50">
        <w:t>After registered to the 5G system, the IAB-node remains in CM-CONNECTED state.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ins w:id="9" w:author="Ericsson_CQ" w:date="2023-04-05T16:51:00Z">
        <w:r>
          <w:t xml:space="preserve"> In case of controlled IAB-node release as specified in clause 8.9.10 of TS 38.401 [42] (including the case when authorization state of the IAB-node is changed from authorized to non-authorized), the AMF may trigger the IAB-UE Deregistration based on the indication from IAB-donor-CU after all connected UEs via IAB-node are moved to other cells.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420A" w14:textId="77777777" w:rsidR="00B35179" w:rsidRDefault="00B35179">
      <w:r>
        <w:separator/>
      </w:r>
    </w:p>
  </w:endnote>
  <w:endnote w:type="continuationSeparator" w:id="0">
    <w:p w14:paraId="3EFD20C9" w14:textId="77777777" w:rsidR="00B35179" w:rsidRDefault="00B3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810E" w14:textId="77777777" w:rsidR="00B35179" w:rsidRDefault="00B35179">
      <w:r>
        <w:separator/>
      </w:r>
    </w:p>
  </w:footnote>
  <w:footnote w:type="continuationSeparator" w:id="0">
    <w:p w14:paraId="783AC0CE" w14:textId="77777777" w:rsidR="00B35179" w:rsidRDefault="00B3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5F"/>
    <w:rsid w:val="00086702"/>
    <w:rsid w:val="0008700B"/>
    <w:rsid w:val="00090042"/>
    <w:rsid w:val="00091845"/>
    <w:rsid w:val="00093478"/>
    <w:rsid w:val="0009555B"/>
    <w:rsid w:val="00096C0C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4872"/>
    <w:rsid w:val="001356E2"/>
    <w:rsid w:val="0013604E"/>
    <w:rsid w:val="001427CE"/>
    <w:rsid w:val="00145D43"/>
    <w:rsid w:val="001468E7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2808"/>
    <w:rsid w:val="001F3D2C"/>
    <w:rsid w:val="001F4123"/>
    <w:rsid w:val="001F6101"/>
    <w:rsid w:val="001F61A5"/>
    <w:rsid w:val="002005D3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55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2ED6"/>
    <w:rsid w:val="002B4A3C"/>
    <w:rsid w:val="002B5741"/>
    <w:rsid w:val="002C13CC"/>
    <w:rsid w:val="002C1CCD"/>
    <w:rsid w:val="002C37C4"/>
    <w:rsid w:val="002C7F4B"/>
    <w:rsid w:val="002D4E43"/>
    <w:rsid w:val="002D76C2"/>
    <w:rsid w:val="002E1239"/>
    <w:rsid w:val="002E472E"/>
    <w:rsid w:val="002E6539"/>
    <w:rsid w:val="002F0720"/>
    <w:rsid w:val="002F4323"/>
    <w:rsid w:val="002F5034"/>
    <w:rsid w:val="002F63BD"/>
    <w:rsid w:val="00300AFE"/>
    <w:rsid w:val="0030148B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6407"/>
    <w:rsid w:val="00340EE9"/>
    <w:rsid w:val="00340FCD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4F69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B2C18"/>
    <w:rsid w:val="003B2E16"/>
    <w:rsid w:val="003B372C"/>
    <w:rsid w:val="003B391F"/>
    <w:rsid w:val="003B4E96"/>
    <w:rsid w:val="003B53FB"/>
    <w:rsid w:val="003B75C6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ADC"/>
    <w:rsid w:val="003F0E97"/>
    <w:rsid w:val="003F173C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0043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48AA"/>
    <w:rsid w:val="0045618C"/>
    <w:rsid w:val="004723B8"/>
    <w:rsid w:val="00474741"/>
    <w:rsid w:val="00475B3B"/>
    <w:rsid w:val="004762D8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15E8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54C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17150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6648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342"/>
    <w:rsid w:val="00641FCC"/>
    <w:rsid w:val="00642412"/>
    <w:rsid w:val="00644599"/>
    <w:rsid w:val="006460FF"/>
    <w:rsid w:val="006465DB"/>
    <w:rsid w:val="00647250"/>
    <w:rsid w:val="00652FD8"/>
    <w:rsid w:val="006536C2"/>
    <w:rsid w:val="00654F41"/>
    <w:rsid w:val="00654FD7"/>
    <w:rsid w:val="0065536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B08F5"/>
    <w:rsid w:val="006B0F6C"/>
    <w:rsid w:val="006B4419"/>
    <w:rsid w:val="006B46FB"/>
    <w:rsid w:val="006C2D29"/>
    <w:rsid w:val="006C3CB8"/>
    <w:rsid w:val="006C57F4"/>
    <w:rsid w:val="006C68DE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4520"/>
    <w:rsid w:val="007C5C43"/>
    <w:rsid w:val="007C68DF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E6D55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1E71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27E"/>
    <w:rsid w:val="00943EF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04F3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3EE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388F"/>
    <w:rsid w:val="009F5F64"/>
    <w:rsid w:val="009F734F"/>
    <w:rsid w:val="009F7D05"/>
    <w:rsid w:val="00A00519"/>
    <w:rsid w:val="00A01A21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A30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1AB0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5179"/>
    <w:rsid w:val="00B36227"/>
    <w:rsid w:val="00B3643E"/>
    <w:rsid w:val="00B37FF5"/>
    <w:rsid w:val="00B40352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20A0D"/>
    <w:rsid w:val="00C21D0E"/>
    <w:rsid w:val="00C2507D"/>
    <w:rsid w:val="00C31214"/>
    <w:rsid w:val="00C33116"/>
    <w:rsid w:val="00C33187"/>
    <w:rsid w:val="00C349AB"/>
    <w:rsid w:val="00C34F87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60E"/>
    <w:rsid w:val="00C728A6"/>
    <w:rsid w:val="00C72E1F"/>
    <w:rsid w:val="00C7680B"/>
    <w:rsid w:val="00C8053F"/>
    <w:rsid w:val="00C812F8"/>
    <w:rsid w:val="00C81AD8"/>
    <w:rsid w:val="00C82172"/>
    <w:rsid w:val="00C82DDD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20CB"/>
    <w:rsid w:val="00CB36DF"/>
    <w:rsid w:val="00CB3911"/>
    <w:rsid w:val="00CC3EC7"/>
    <w:rsid w:val="00CC3FEF"/>
    <w:rsid w:val="00CC5026"/>
    <w:rsid w:val="00CC659B"/>
    <w:rsid w:val="00CC68D0"/>
    <w:rsid w:val="00CD082F"/>
    <w:rsid w:val="00CD2CC8"/>
    <w:rsid w:val="00CD33D4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145D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77F21"/>
    <w:rsid w:val="00D80E9A"/>
    <w:rsid w:val="00D81319"/>
    <w:rsid w:val="00D826B5"/>
    <w:rsid w:val="00D82D1B"/>
    <w:rsid w:val="00D86FDE"/>
    <w:rsid w:val="00D917EB"/>
    <w:rsid w:val="00D92011"/>
    <w:rsid w:val="00D9543D"/>
    <w:rsid w:val="00DA023F"/>
    <w:rsid w:val="00DA1389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0DD"/>
    <w:rsid w:val="00E34898"/>
    <w:rsid w:val="00E42B16"/>
    <w:rsid w:val="00E44209"/>
    <w:rsid w:val="00E50ACF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343B"/>
    <w:rsid w:val="00F649EE"/>
    <w:rsid w:val="00F64F92"/>
    <w:rsid w:val="00F667A2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321</cp:revision>
  <cp:lastPrinted>1900-01-01T08:00:00Z</cp:lastPrinted>
  <dcterms:created xsi:type="dcterms:W3CDTF">2022-09-19T14:53:00Z</dcterms:created>
  <dcterms:modified xsi:type="dcterms:W3CDTF">2023-04-06T07:12:00Z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